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CB79EF" w:rsidRPr="00CB79EF" w:rsidTr="00A62163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CB79EF" w:rsidRPr="00BA7431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Πολύπριζο ασφαλείας</w:t>
            </w:r>
            <w:r w:rsidRPr="009866B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CPV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9866B5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31224100-3</w:t>
            </w:r>
            <w:r w:rsidRPr="00BA7431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 xml:space="preserve">, </w:t>
            </w:r>
            <w:r w:rsidRPr="009866B5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Ρευματολήπτες και ρευματοδότες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CB79EF" w:rsidRPr="008D329F" w:rsidTr="00A62163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B79EF" w:rsidRPr="008D329F" w:rsidTr="00A62163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B79EF" w:rsidRPr="008D329F" w:rsidTr="00A62163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79EF" w:rsidRPr="00401324" w:rsidTr="00A62163">
        <w:trPr>
          <w:trHeight w:hRule="exact" w:val="397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9EF" w:rsidRPr="005408CE" w:rsidRDefault="00CB79EF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Πολύπριζο ασφαλείας 16A/250V AC, 6 θέσεων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CB79EF" w:rsidRPr="00401324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CB79EF" w:rsidRPr="00401324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79EF" w:rsidRPr="008D329F" w:rsidTr="00A62163">
        <w:trPr>
          <w:trHeight w:hRule="exact" w:val="51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79E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9EF" w:rsidRPr="00556074" w:rsidRDefault="00CB79EF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866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καλώδιο από 2 έως 4 μέτρα και διακόπτη ON/OFF με λυχνία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79EF" w:rsidRPr="007D584D" w:rsidTr="00A62163">
        <w:trPr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B79E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CB79EF" w:rsidRPr="00556074" w:rsidRDefault="00CB79EF" w:rsidP="00A6216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9866B5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 φορτίο: 3.680W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79EF" w:rsidRPr="008D329F" w:rsidTr="00A62163">
        <w:trPr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B79E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CB79EF" w:rsidRPr="00556074" w:rsidRDefault="00CB79EF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9866B5">
              <w:rPr>
                <w:rFonts w:ascii="Tahoma" w:hAnsi="Tahoma" w:cs="Tahoma"/>
                <w:sz w:val="18"/>
                <w:szCs w:val="18"/>
                <w:lang w:val="el-GR" w:eastAsia="el-GR"/>
              </w:rPr>
              <w:t>Προστασία από υπέρταση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79EF" w:rsidRPr="008D329F" w:rsidTr="00A62163">
        <w:trPr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B79E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CB79EF" w:rsidRPr="00556074" w:rsidRDefault="00CB79EF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9866B5">
              <w:rPr>
                <w:rFonts w:ascii="Tahoma" w:hAnsi="Tahoma" w:cs="Tahoma"/>
                <w:sz w:val="18"/>
                <w:szCs w:val="18"/>
                <w:lang w:val="el-GR" w:eastAsia="el-GR"/>
              </w:rPr>
              <w:t>Προστασία από υπερφόρτωση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79EF" w:rsidRPr="008D329F" w:rsidTr="00A62163">
        <w:trPr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79EF" w:rsidRPr="00FA7FA0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CB79EF" w:rsidRPr="008D329F" w:rsidRDefault="00CB79EF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C68F7" w:rsidRDefault="00EC68F7">
      <w:bookmarkStart w:id="0" w:name="_GoBack"/>
      <w:bookmarkEnd w:id="0"/>
    </w:p>
    <w:sectPr w:rsidR="00EC68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E44"/>
    <w:rsid w:val="007E3E44"/>
    <w:rsid w:val="00CB79EF"/>
    <w:rsid w:val="00EC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720FD-1CD8-463E-96E7-5F863B01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9EF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8A6690C4</Template>
  <TotalTime>1</TotalTime>
  <Pages>1</Pages>
  <Words>70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2025-10-30T12:31:00Z</dcterms:created>
  <dcterms:modified xsi:type="dcterms:W3CDTF">2025-10-30T12:31:00Z</dcterms:modified>
</cp:coreProperties>
</file>